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Sussex Weald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Sussex Weald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Sussex Weald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Sussex Weald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Sussex Weald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Sussex Weald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Sussex Weald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Sussex Weald is estimated to be </w:t>
      </w:r>
      <w:r w:rsidRPr="00773DF7">
        <w:rPr>
          <w:rFonts w:ascii="Libre Franklin Light" w:eastAsia="Times New Roman" w:hAnsi="Libre Franklin Light" w:cs="Calibri Light"/>
          <w:b/>
          <w:bCs/>
          <w:color w:val="C45911" w:themeColor="accent2" w:themeShade="BF"/>
        </w:rPr>
        <w:t xml:space="preserve">£791,584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Sussex Weald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Sussex Weald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Sussex Weald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Sussex Weald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ussex Wea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Sussex Weald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ussex Wea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Sussex Weald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Sussex Weald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ussex Wea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Sussex Weald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Sussex Weald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Sussex Weald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Sussex Weald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Sussex Weald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Sussex Weald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£791,584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Sussex Weald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£12,894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£266,647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£19,102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£5,372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£9,849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£477,720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£791,584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Sussex Weald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Sussex Weald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Sussex Weald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Sussex Weald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Sussex Weald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Sussex Weald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Sussex Weald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Sussex Weald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Sussex Weald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Sussex Weald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Sussex Weald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Sussex Weald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96F25B1-8E4F-4E29-96A9-376C1971E19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